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5B82" w14:textId="77777777" w:rsidR="00C12D8F" w:rsidRDefault="00C12D8F" w:rsidP="00296D03">
      <w:pPr>
        <w:rPr>
          <w:rFonts w:ascii="Source Sans Pro" w:hAnsi="Source Sans Pro"/>
        </w:rPr>
      </w:pPr>
    </w:p>
    <w:p w14:paraId="1F197F90" w14:textId="77777777" w:rsidR="00CB74BE" w:rsidRPr="00200634" w:rsidRDefault="00CB74BE" w:rsidP="00CB74BE">
      <w:pPr>
        <w:pStyle w:val="Header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303F8444" w14:textId="1D4FCB23" w:rsidR="00CB74BE" w:rsidRDefault="00CB74BE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146CAE83" w14:textId="77777777" w:rsidR="00045C74" w:rsidRPr="00045C74" w:rsidRDefault="00CB74BE" w:rsidP="00045C74">
      <w:pPr>
        <w:jc w:val="center"/>
        <w:rPr>
          <w:rFonts w:ascii="Source Sans Pro" w:hAnsi="Source Sans Pro" w:cs="Tahoma"/>
          <w:b/>
          <w:bCs/>
          <w:sz w:val="28"/>
          <w:szCs w:val="28"/>
        </w:rPr>
      </w:pPr>
      <w:r w:rsidRPr="00045C74">
        <w:rPr>
          <w:rFonts w:ascii="Source Sans Pro" w:hAnsi="Source Sans Pro"/>
          <w:b/>
          <w:bCs/>
          <w:sz w:val="28"/>
          <w:szCs w:val="28"/>
        </w:rPr>
        <w:t xml:space="preserve">PREDMET NAROČILA: </w:t>
      </w:r>
      <w:r w:rsidR="00045C74" w:rsidRPr="00045C74">
        <w:rPr>
          <w:rFonts w:ascii="Source Sans Pro" w:hAnsi="Source Sans Pro" w:cs="Tahoma"/>
          <w:b/>
          <w:bCs/>
          <w:sz w:val="28"/>
          <w:szCs w:val="28"/>
        </w:rPr>
        <w:t>» DOBAVA POGONSKIH GORIV ZA OBDOBJE 24 MESECEV«</w:t>
      </w:r>
    </w:p>
    <w:p w14:paraId="7E9B8324" w14:textId="286F9602" w:rsidR="00217C8A" w:rsidRPr="00200634" w:rsidRDefault="00217C8A" w:rsidP="00045C74">
      <w:pPr>
        <w:autoSpaceDE w:val="0"/>
        <w:autoSpaceDN w:val="0"/>
        <w:adjustRightInd w:val="0"/>
        <w:rPr>
          <w:rFonts w:ascii="Source Sans Pro" w:hAnsi="Source Sans Pro" w:cs="Arial"/>
          <w:b/>
          <w:bCs/>
        </w:rPr>
      </w:pPr>
    </w:p>
    <w:p w14:paraId="5349CA7D" w14:textId="728E2725" w:rsidR="00CB74BE" w:rsidRPr="00045C74" w:rsidRDefault="00CB74BE" w:rsidP="00045C74">
      <w:pPr>
        <w:jc w:val="both"/>
        <w:rPr>
          <w:rFonts w:ascii="Source Sans Pro" w:hAnsi="Source Sans Pro" w:cs="Arial"/>
        </w:rPr>
      </w:pPr>
      <w:r w:rsidRPr="00045C74">
        <w:rPr>
          <w:rFonts w:ascii="Source Sans Pro" w:hAnsi="Source Sans Pro" w:cs="Arial"/>
        </w:rPr>
        <w:t xml:space="preserve">V postopku oddaje javnega naročila na splošnem področju po postopku oddaje naročila </w:t>
      </w:r>
      <w:r w:rsidR="00045C74" w:rsidRPr="00045C74">
        <w:rPr>
          <w:rFonts w:ascii="Source Sans Pro" w:hAnsi="Source Sans Pro" w:cs="Arial"/>
        </w:rPr>
        <w:t xml:space="preserve">po odprtem postopku </w:t>
      </w:r>
      <w:r w:rsidRPr="00045C74">
        <w:rPr>
          <w:rFonts w:ascii="Source Sans Pro" w:hAnsi="Source Sans Pro" w:cs="Arial"/>
        </w:rPr>
        <w:t>za  »</w:t>
      </w:r>
      <w:r w:rsidR="00045C74" w:rsidRPr="00045C74">
        <w:rPr>
          <w:rFonts w:ascii="Source Sans Pro" w:hAnsi="Source Sans Pro" w:cs="Tahoma"/>
          <w:b/>
          <w:bCs/>
        </w:rPr>
        <w:t>DOBAVA POGONSKIH GORIV ZA OBDOBJE 24 MESECEV</w:t>
      </w:r>
      <w:r w:rsidRPr="00045C74">
        <w:rPr>
          <w:rFonts w:ascii="Source Sans Pro" w:hAnsi="Source Sans Pro" w:cs="Arial"/>
        </w:rPr>
        <w:t>« 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1D847986" w14:textId="77777777" w:rsidR="00217C8A" w:rsidRPr="00045C74" w:rsidRDefault="00217C8A" w:rsidP="0035436B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95DA63F" w14:textId="77777777" w:rsidR="0035436B" w:rsidRPr="00217C8A" w:rsidRDefault="0035436B" w:rsidP="0035436B">
      <w:pPr>
        <w:numPr>
          <w:ilvl w:val="0"/>
          <w:numId w:val="2"/>
        </w:numPr>
        <w:spacing w:line="260" w:lineRule="atLeast"/>
        <w:rPr>
          <w:rFonts w:ascii="Source Sans Pro" w:hAnsi="Source Sans Pro"/>
          <w:b/>
        </w:rPr>
      </w:pPr>
      <w:r w:rsidRPr="00217C8A">
        <w:rPr>
          <w:rFonts w:ascii="Source Sans Pro" w:hAnsi="Source Sans Pro"/>
          <w:b/>
        </w:rPr>
        <w:t>PONUDBA ŠT. ____________ Z DNE _______________</w:t>
      </w:r>
    </w:p>
    <w:p w14:paraId="48BFADC8" w14:textId="77777777" w:rsidR="0035436B" w:rsidRDefault="0035436B" w:rsidP="0035436B">
      <w:pPr>
        <w:rPr>
          <w:rFonts w:ascii="Source Sans Pro" w:hAnsi="Source Sans Pro"/>
        </w:rPr>
      </w:pPr>
    </w:p>
    <w:p w14:paraId="2684C90B" w14:textId="77777777" w:rsidR="00217C8A" w:rsidRPr="005E050E" w:rsidRDefault="00217C8A" w:rsidP="0035436B">
      <w:pPr>
        <w:rPr>
          <w:rFonts w:ascii="Source Sans Pro" w:hAnsi="Source Sans Pro"/>
        </w:rPr>
      </w:pPr>
    </w:p>
    <w:p w14:paraId="0D89295D" w14:textId="4A209975" w:rsidR="0035436B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OSNOVNI PODATKI O GOSPODARSKEM SUBJEKTU</w:t>
      </w:r>
      <w:r w:rsidR="00217C8A">
        <w:rPr>
          <w:rFonts w:ascii="Source Sans Pro" w:hAnsi="Source Sans Pro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35436B" w:rsidRPr="005E050E" w14:paraId="5670FF5D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20479F3" w14:textId="2327D4EF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Popoln</w:t>
            </w:r>
            <w:r w:rsidR="00217C8A">
              <w:rPr>
                <w:rFonts w:ascii="Source Sans Pro" w:hAnsi="Source Sans Pro"/>
              </w:rPr>
              <w:t>i</w:t>
            </w:r>
            <w:r w:rsidRPr="005E050E">
              <w:rPr>
                <w:rFonts w:ascii="Source Sans Pro" w:hAnsi="Source Sans Pro"/>
              </w:rPr>
              <w:t xml:space="preserve"> naziv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0C73CB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BDD63E8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80166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 xml:space="preserve">Naslov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8B9D2E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31EF512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74E695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262CE37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768256B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75AC66C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1F03683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AB6351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1704E0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C6DC89F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D2B3F9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0B1F3EC0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8B6F03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502C140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F34094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3A54DF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C76EA8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35BC906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1DFCF605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44487E6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910B05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E-pošta:</w:t>
            </w:r>
          </w:p>
        </w:tc>
        <w:tc>
          <w:tcPr>
            <w:tcW w:w="4605" w:type="dxa"/>
            <w:vAlign w:val="center"/>
          </w:tcPr>
          <w:p w14:paraId="2049A4E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73C25C9E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2C25DD48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43A6DEE9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</w:tbl>
    <w:p w14:paraId="026820A6" w14:textId="5DDE6FE0" w:rsidR="0035436B" w:rsidRDefault="0035436B" w:rsidP="0035436B">
      <w:pPr>
        <w:rPr>
          <w:rFonts w:ascii="Source Sans Pro" w:hAnsi="Source Sans Pro"/>
          <w:i/>
        </w:rPr>
      </w:pPr>
    </w:p>
    <w:p w14:paraId="3976D43E" w14:textId="77777777" w:rsidR="00AA3ED0" w:rsidRPr="005E050E" w:rsidRDefault="00AA3ED0" w:rsidP="0035436B">
      <w:pPr>
        <w:rPr>
          <w:rFonts w:ascii="Source Sans Pro" w:hAnsi="Source Sans Pro"/>
          <w:i/>
        </w:rPr>
      </w:pPr>
    </w:p>
    <w:p w14:paraId="6FB92E88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35436B" w:rsidRPr="005E050E" w14:paraId="73A1F829" w14:textId="77777777" w:rsidTr="00CD5330">
        <w:tc>
          <w:tcPr>
            <w:tcW w:w="897" w:type="dxa"/>
            <w:shd w:val="clear" w:color="auto" w:fill="auto"/>
            <w:vAlign w:val="center"/>
          </w:tcPr>
          <w:p w14:paraId="2E3B1A6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C6FFFA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5FAEE8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4198F7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4D86D35F" w14:textId="77777777" w:rsidTr="00CD5330">
        <w:tc>
          <w:tcPr>
            <w:tcW w:w="897" w:type="dxa"/>
            <w:shd w:val="clear" w:color="auto" w:fill="auto"/>
            <w:vAlign w:val="center"/>
          </w:tcPr>
          <w:p w14:paraId="27BA299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BDB5B7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9504EC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8EBEA4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9493C13" w14:textId="77777777" w:rsidTr="00CD5330">
        <w:tc>
          <w:tcPr>
            <w:tcW w:w="897" w:type="dxa"/>
            <w:shd w:val="clear" w:color="auto" w:fill="auto"/>
            <w:vAlign w:val="center"/>
          </w:tcPr>
          <w:p w14:paraId="4867C4D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FF76A6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1BB079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F1F92A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36D1929" w14:textId="77777777" w:rsidTr="00CD5330">
        <w:tc>
          <w:tcPr>
            <w:tcW w:w="897" w:type="dxa"/>
            <w:shd w:val="clear" w:color="auto" w:fill="auto"/>
            <w:vAlign w:val="center"/>
          </w:tcPr>
          <w:p w14:paraId="69927BF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lastRenderedPageBreak/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3AAB5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701081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DA08DC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5CF59BB" w14:textId="77777777" w:rsidTr="00CD5330">
        <w:tc>
          <w:tcPr>
            <w:tcW w:w="897" w:type="dxa"/>
            <w:shd w:val="clear" w:color="auto" w:fill="auto"/>
            <w:vAlign w:val="center"/>
          </w:tcPr>
          <w:p w14:paraId="1B6B275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8D2031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CD36D7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BD937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27C4AEC" w14:textId="77777777" w:rsidTr="00CD5330">
        <w:tc>
          <w:tcPr>
            <w:tcW w:w="897" w:type="dxa"/>
            <w:shd w:val="clear" w:color="auto" w:fill="auto"/>
            <w:vAlign w:val="center"/>
          </w:tcPr>
          <w:p w14:paraId="0EB22D9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8B6E04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40874D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376E00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5553214A" w14:textId="46210CFE" w:rsidR="0035436B" w:rsidRDefault="0035436B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7CFC570B" w14:textId="77777777" w:rsidR="004056E4" w:rsidRDefault="004056E4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713100C0" w14:textId="77A43AFA" w:rsidR="0035436B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Podpisniki pogodbe z navedbo funkcije ter navedbo ali so samostojni oziroma kolektivni podpisniki</w:t>
      </w:r>
    </w:p>
    <w:p w14:paraId="72777DEE" w14:textId="77777777" w:rsidR="004056E4" w:rsidRPr="005E050E" w:rsidRDefault="004056E4" w:rsidP="004056E4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35436B" w:rsidRPr="005E050E" w14:paraId="66B6B166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FF6C30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proofErr w:type="spellStart"/>
            <w:r w:rsidRPr="005E050E">
              <w:rPr>
                <w:rFonts w:ascii="Source Sans Pro" w:hAnsi="Source Sans Pro"/>
                <w:b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38A4D85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70CFBC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8246154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Vrsta podpisnika</w:t>
            </w:r>
          </w:p>
        </w:tc>
      </w:tr>
      <w:tr w:rsidR="0035436B" w:rsidRPr="005E050E" w14:paraId="50356333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09C086C0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9FE2E6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747A153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4204E0E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3FA8C7F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2B2B6E79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C39F4B8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66E0BBE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16C523C9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C92F7D7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5DEC99A2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8CED03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116AB32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2DB24F2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7B5A051D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1D3AABD4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6EDEAABF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F494D3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6A23D2C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</w:tbl>
    <w:p w14:paraId="47832E28" w14:textId="77777777" w:rsidR="0035436B" w:rsidRPr="005E050E" w:rsidRDefault="0035436B" w:rsidP="0035436B">
      <w:pPr>
        <w:ind w:left="360"/>
        <w:rPr>
          <w:rFonts w:ascii="Source Sans Pro" w:hAnsi="Source Sans Pro"/>
          <w:b/>
        </w:rPr>
      </w:pPr>
    </w:p>
    <w:p w14:paraId="5924B1A2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54667A91" w14:textId="7A78EBC2" w:rsidR="00AA3ED0" w:rsidRDefault="00AA3ED0" w:rsidP="0035436B">
      <w:pPr>
        <w:rPr>
          <w:rFonts w:ascii="Source Sans Pro" w:hAnsi="Source Sans Pro"/>
          <w:i/>
          <w:szCs w:val="20"/>
        </w:rPr>
      </w:pPr>
    </w:p>
    <w:p w14:paraId="0BF95E93" w14:textId="77777777" w:rsidR="00AA3ED0" w:rsidRPr="005E050E" w:rsidRDefault="00AA3ED0" w:rsidP="0035436B">
      <w:pPr>
        <w:rPr>
          <w:rFonts w:ascii="Source Sans Pro" w:hAnsi="Source Sans Pro"/>
          <w:i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5436B" w:rsidRPr="005E050E" w14:paraId="1873EE39" w14:textId="77777777" w:rsidTr="00CD5330">
        <w:trPr>
          <w:trHeight w:val="241"/>
        </w:trPr>
        <w:tc>
          <w:tcPr>
            <w:tcW w:w="3348" w:type="dxa"/>
          </w:tcPr>
          <w:p w14:paraId="1EFC842C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  <w:p w14:paraId="58674D19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Kraj: _____________________</w:t>
            </w:r>
          </w:p>
        </w:tc>
        <w:tc>
          <w:tcPr>
            <w:tcW w:w="1818" w:type="dxa"/>
          </w:tcPr>
          <w:p w14:paraId="0E058C0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05D8C6A0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Ime in priimek odgovorne osebe:</w:t>
            </w:r>
          </w:p>
          <w:p w14:paraId="6848ADCE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4740B53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</w:tr>
      <w:tr w:rsidR="0035436B" w:rsidRPr="005E050E" w14:paraId="06CD7B3A" w14:textId="77777777" w:rsidTr="00CD5330">
        <w:trPr>
          <w:trHeight w:val="483"/>
        </w:trPr>
        <w:tc>
          <w:tcPr>
            <w:tcW w:w="3348" w:type="dxa"/>
          </w:tcPr>
          <w:p w14:paraId="3286B6E2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Datum</w:t>
            </w:r>
            <w:r w:rsidRPr="005E050E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E050E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="00890374">
              <w:rPr>
                <w:rFonts w:ascii="Source Sans Pro" w:hAnsi="Source Sans Pro" w:cs="Arial"/>
                <w:szCs w:val="20"/>
              </w:rPr>
            </w:r>
            <w:r w:rsidR="00890374">
              <w:rPr>
                <w:rFonts w:ascii="Source Sans Pro" w:hAnsi="Source Sans Pro" w:cs="Arial"/>
                <w:szCs w:val="20"/>
              </w:rPr>
              <w:fldChar w:fldCharType="separate"/>
            </w:r>
            <w:r w:rsidRPr="005E050E">
              <w:rPr>
                <w:rFonts w:ascii="Source Sans Pro" w:hAnsi="Source Sans Pro" w:cs="Arial"/>
                <w:szCs w:val="20"/>
              </w:rPr>
              <w:fldChar w:fldCharType="end"/>
            </w:r>
            <w:r w:rsidRPr="005E050E">
              <w:rPr>
                <w:rFonts w:ascii="Source Sans Pro" w:hAnsi="Source Sans Pro" w:cs="Arial"/>
                <w:szCs w:val="20"/>
              </w:rPr>
              <w:t>: ___________________</w:t>
            </w:r>
          </w:p>
        </w:tc>
        <w:tc>
          <w:tcPr>
            <w:tcW w:w="1818" w:type="dxa"/>
          </w:tcPr>
          <w:p w14:paraId="7522BC16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50969CD7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3D0BBFE5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Podpis odgovorne osebe</w:t>
            </w:r>
          </w:p>
        </w:tc>
      </w:tr>
    </w:tbl>
    <w:p w14:paraId="51E07BA4" w14:textId="77777777" w:rsidR="00CB74BE" w:rsidRPr="00200634" w:rsidRDefault="00CB74BE" w:rsidP="00217C8A">
      <w:pPr>
        <w:jc w:val="both"/>
        <w:rPr>
          <w:rFonts w:ascii="Source Sans Pro" w:hAnsi="Source Sans Pro" w:cs="Arial"/>
        </w:rPr>
      </w:pPr>
    </w:p>
    <w:sectPr w:rsidR="00CB74BE" w:rsidRPr="00200634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ED76C" w14:textId="77777777" w:rsidR="00890374" w:rsidRDefault="00890374" w:rsidP="00A05ABC">
      <w:r>
        <w:separator/>
      </w:r>
    </w:p>
  </w:endnote>
  <w:endnote w:type="continuationSeparator" w:id="0">
    <w:p w14:paraId="7FAE04FB" w14:textId="77777777" w:rsidR="00890374" w:rsidRDefault="00890374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8040661"/>
      <w:docPartObj>
        <w:docPartGallery w:val="Page Numbers (Bottom of Page)"/>
        <w:docPartUnique/>
      </w:docPartObj>
    </w:sdtPr>
    <w:sdtEndPr/>
    <w:sdtContent>
      <w:p w14:paraId="06735CA7" w14:textId="7321113F" w:rsidR="00AA3ED0" w:rsidRDefault="00AA3E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C3DC4E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630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5BF3081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58A4090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8FAA6" w14:textId="77777777" w:rsidR="00890374" w:rsidRDefault="00890374" w:rsidP="00A05ABC">
      <w:r>
        <w:separator/>
      </w:r>
    </w:p>
  </w:footnote>
  <w:footnote w:type="continuationSeparator" w:id="0">
    <w:p w14:paraId="27F5D497" w14:textId="77777777" w:rsidR="00890374" w:rsidRDefault="00890374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A7C8" w14:textId="77777777" w:rsidR="00C07F65" w:rsidRDefault="00890374" w:rsidP="00C3231A">
    <w:pPr>
      <w:jc w:val="right"/>
      <w:rPr>
        <w:rFonts w:ascii="Arial" w:hAnsi="Arial" w:cs="Arial"/>
        <w:b/>
        <w:sz w:val="16"/>
        <w:szCs w:val="16"/>
      </w:rPr>
    </w:pPr>
  </w:p>
  <w:p w14:paraId="687C734E" w14:textId="77777777" w:rsidR="008045D5" w:rsidRDefault="00890374" w:rsidP="006E73BD">
    <w:pPr>
      <w:jc w:val="right"/>
      <w:rPr>
        <w:rFonts w:ascii="Arial" w:hAnsi="Arial" w:cs="Arial"/>
        <w:b/>
        <w:sz w:val="16"/>
        <w:szCs w:val="16"/>
      </w:rPr>
    </w:pPr>
  </w:p>
  <w:p w14:paraId="09605467" w14:textId="77777777" w:rsidR="008045D5" w:rsidRPr="004866F6" w:rsidRDefault="00890374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CC49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80D022F" wp14:editId="66199924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25561"/>
    <w:multiLevelType w:val="hybridMultilevel"/>
    <w:tmpl w:val="7930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719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432030"/>
    <w:multiLevelType w:val="multilevel"/>
    <w:tmpl w:val="27567F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</w:rPr>
    </w:lvl>
  </w:abstractNum>
  <w:num w:numId="1" w16cid:durableId="1803959857">
    <w:abstractNumId w:val="2"/>
  </w:num>
  <w:num w:numId="2" w16cid:durableId="1588346709">
    <w:abstractNumId w:val="1"/>
  </w:num>
  <w:num w:numId="3" w16cid:durableId="1760712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BE"/>
    <w:rsid w:val="00020E5B"/>
    <w:rsid w:val="00045C74"/>
    <w:rsid w:val="00056969"/>
    <w:rsid w:val="0006670B"/>
    <w:rsid w:val="000F4055"/>
    <w:rsid w:val="001B54FE"/>
    <w:rsid w:val="00217C8A"/>
    <w:rsid w:val="00296D03"/>
    <w:rsid w:val="002C7B64"/>
    <w:rsid w:val="00313E30"/>
    <w:rsid w:val="003236B1"/>
    <w:rsid w:val="0033011D"/>
    <w:rsid w:val="0035436B"/>
    <w:rsid w:val="0036526B"/>
    <w:rsid w:val="003734D1"/>
    <w:rsid w:val="003A384C"/>
    <w:rsid w:val="003D1D53"/>
    <w:rsid w:val="004056E4"/>
    <w:rsid w:val="00405E36"/>
    <w:rsid w:val="00422735"/>
    <w:rsid w:val="00480D81"/>
    <w:rsid w:val="00496365"/>
    <w:rsid w:val="004A44B3"/>
    <w:rsid w:val="00524004"/>
    <w:rsid w:val="00546255"/>
    <w:rsid w:val="00611979"/>
    <w:rsid w:val="0063556C"/>
    <w:rsid w:val="0063725A"/>
    <w:rsid w:val="00647277"/>
    <w:rsid w:val="006D5F25"/>
    <w:rsid w:val="007028B5"/>
    <w:rsid w:val="007059DF"/>
    <w:rsid w:val="00754264"/>
    <w:rsid w:val="00793D52"/>
    <w:rsid w:val="00803CFB"/>
    <w:rsid w:val="00845E55"/>
    <w:rsid w:val="00864A4E"/>
    <w:rsid w:val="00890374"/>
    <w:rsid w:val="008A018F"/>
    <w:rsid w:val="00911156"/>
    <w:rsid w:val="00914DB0"/>
    <w:rsid w:val="00986832"/>
    <w:rsid w:val="009A1197"/>
    <w:rsid w:val="009F0DEF"/>
    <w:rsid w:val="00A05ABC"/>
    <w:rsid w:val="00A41D5F"/>
    <w:rsid w:val="00AA1331"/>
    <w:rsid w:val="00AA1D0F"/>
    <w:rsid w:val="00AA3ED0"/>
    <w:rsid w:val="00AD1B11"/>
    <w:rsid w:val="00B0515E"/>
    <w:rsid w:val="00B35341"/>
    <w:rsid w:val="00C12D8F"/>
    <w:rsid w:val="00C135F5"/>
    <w:rsid w:val="00C30DD5"/>
    <w:rsid w:val="00CB3C88"/>
    <w:rsid w:val="00CB74BE"/>
    <w:rsid w:val="00CE4F61"/>
    <w:rsid w:val="00CF23BA"/>
    <w:rsid w:val="00D108B8"/>
    <w:rsid w:val="00D12AAC"/>
    <w:rsid w:val="00DC167A"/>
    <w:rsid w:val="00DD135C"/>
    <w:rsid w:val="00E03789"/>
    <w:rsid w:val="00E32DA6"/>
    <w:rsid w:val="00EB5B38"/>
    <w:rsid w:val="00EF135F"/>
    <w:rsid w:val="00EF258E"/>
    <w:rsid w:val="00F360BF"/>
    <w:rsid w:val="00F423C5"/>
    <w:rsid w:val="00F64621"/>
    <w:rsid w:val="00FB0C72"/>
    <w:rsid w:val="00FB16BE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D3B05"/>
  <w15:chartTrackingRefBased/>
  <w15:docId w15:val="{98446EA4-82CA-4B62-9AA1-3498D510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4BE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4BE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CB74BE"/>
    <w:rPr>
      <w:vertAlign w:val="superscript"/>
    </w:rPr>
  </w:style>
  <w:style w:type="table" w:styleId="TableGrid">
    <w:name w:val="Table Grid"/>
    <w:basedOn w:val="TableNormal"/>
    <w:rsid w:val="00CB74BE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4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%202022\PREVOZ%20MKO%20V%20RCERO%20CELJE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7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7</cp:revision>
  <cp:lastPrinted>2019-12-06T12:23:00Z</cp:lastPrinted>
  <dcterms:created xsi:type="dcterms:W3CDTF">2022-04-11T08:39:00Z</dcterms:created>
  <dcterms:modified xsi:type="dcterms:W3CDTF">2022-07-05T09:11:00Z</dcterms:modified>
</cp:coreProperties>
</file>